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A1EF2" w14:textId="77777777" w:rsidR="00B830DC" w:rsidRDefault="00B830DC" w:rsidP="00B830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OSBERN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14:paraId="0A121225" w14:textId="77777777" w:rsidR="00B830DC" w:rsidRDefault="00B830DC" w:rsidP="00B830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4EBBF4" w14:textId="77777777" w:rsidR="00B830DC" w:rsidRDefault="00B830DC" w:rsidP="00B830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8D676A" w14:textId="77777777" w:rsidR="00B830DC" w:rsidRDefault="00B830DC" w:rsidP="00B830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Sep.1450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Wulferston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Wulferston</w:t>
      </w:r>
      <w:proofErr w:type="spellEnd"/>
    </w:p>
    <w:p w14:paraId="38C53D60" w14:textId="77777777" w:rsidR="00B830DC" w:rsidRDefault="00B830DC" w:rsidP="00B830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Freston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Stowry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Haughton(q.v.) enfeoffed William</w:t>
      </w:r>
    </w:p>
    <w:p w14:paraId="01D06CFC" w14:textId="77777777" w:rsidR="00B830DC" w:rsidRDefault="00B830DC" w:rsidP="00B830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Astheton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others of a close in Cotton, Suffolk. At Cotton.</w:t>
      </w:r>
    </w:p>
    <w:p w14:paraId="33F1C29C" w14:textId="77777777" w:rsidR="00B830DC" w:rsidRDefault="00B830DC" w:rsidP="00B830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FB 161/L1/3)</w:t>
      </w:r>
    </w:p>
    <w:p w14:paraId="5CC3A3F4" w14:textId="77777777" w:rsidR="00B830DC" w:rsidRDefault="00B830DC" w:rsidP="00B830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75AAD8" w14:textId="77777777" w:rsidR="00B830DC" w:rsidRDefault="00B830DC" w:rsidP="00B830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280D31" w14:textId="77777777" w:rsidR="00B830DC" w:rsidRDefault="00B830DC" w:rsidP="00B830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2022</w:t>
      </w:r>
    </w:p>
    <w:p w14:paraId="42B431C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85B36" w14:textId="77777777" w:rsidR="00B830DC" w:rsidRDefault="00B830DC" w:rsidP="009139A6">
      <w:r>
        <w:separator/>
      </w:r>
    </w:p>
  </w:endnote>
  <w:endnote w:type="continuationSeparator" w:id="0">
    <w:p w14:paraId="4547DDBE" w14:textId="77777777" w:rsidR="00B830DC" w:rsidRDefault="00B830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04A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795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BD6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742CE" w14:textId="77777777" w:rsidR="00B830DC" w:rsidRDefault="00B830DC" w:rsidP="009139A6">
      <w:r>
        <w:separator/>
      </w:r>
    </w:p>
  </w:footnote>
  <w:footnote w:type="continuationSeparator" w:id="0">
    <w:p w14:paraId="1EE57F3A" w14:textId="77777777" w:rsidR="00B830DC" w:rsidRDefault="00B830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7E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14D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796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0DC"/>
    <w:rsid w:val="000666E0"/>
    <w:rsid w:val="002510B7"/>
    <w:rsid w:val="005C130B"/>
    <w:rsid w:val="00826F5C"/>
    <w:rsid w:val="009139A6"/>
    <w:rsid w:val="009448BB"/>
    <w:rsid w:val="00A3176C"/>
    <w:rsid w:val="00AE65F8"/>
    <w:rsid w:val="00B830D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23D89"/>
  <w15:chartTrackingRefBased/>
  <w15:docId w15:val="{9564C3A8-E691-455A-816F-52FE099F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2022-02-25T21:20:00Z</dcterms:created>
  <dcterms:modified xsi:type="dcterms:W3CDTF">2022-02-25T21:21:00Z</dcterms:modified>
</cp:coreProperties>
</file>